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179" w:rsidRPr="00C44501" w:rsidRDefault="00595179" w:rsidP="008524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44501">
        <w:rPr>
          <w:rFonts w:ascii="Times New Roman" w:hAnsi="Times New Roman" w:cs="Times New Roman"/>
          <w:b/>
          <w:bCs/>
          <w:sz w:val="26"/>
          <w:szCs w:val="26"/>
        </w:rPr>
        <w:t>Voľby</w:t>
      </w:r>
      <w:r w:rsidRPr="00C44501">
        <w:rPr>
          <w:rFonts w:ascii="Times New Roman" w:hAnsi="Times New Roman" w:cs="Times New Roman"/>
          <w:b/>
          <w:bCs/>
          <w:sz w:val="26"/>
          <w:szCs w:val="26"/>
        </w:rPr>
        <w:br/>
        <w:t>do Národnej rady Slovenskej republiky</w:t>
      </w:r>
    </w:p>
    <w:p w:rsidR="00595179" w:rsidRPr="0085247B" w:rsidRDefault="00595179" w:rsidP="00FF4A4D">
      <w:pPr>
        <w:spacing w:before="240"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5247B">
        <w:rPr>
          <w:rFonts w:ascii="Times New Roman" w:hAnsi="Times New Roman" w:cs="Times New Roman"/>
          <w:b/>
          <w:bCs/>
          <w:spacing w:val="30"/>
          <w:sz w:val="30"/>
          <w:szCs w:val="30"/>
        </w:rPr>
        <w:t>Informáci</w:t>
      </w:r>
      <w:r>
        <w:rPr>
          <w:rFonts w:ascii="Times New Roman" w:hAnsi="Times New Roman" w:cs="Times New Roman"/>
          <w:b/>
          <w:bCs/>
          <w:spacing w:val="30"/>
          <w:sz w:val="30"/>
          <w:szCs w:val="30"/>
        </w:rPr>
        <w:t>e</w:t>
      </w:r>
      <w:r w:rsidRPr="0085247B">
        <w:rPr>
          <w:rFonts w:ascii="Times New Roman" w:hAnsi="Times New Roman" w:cs="Times New Roman"/>
          <w:b/>
          <w:bCs/>
          <w:spacing w:val="30"/>
          <w:sz w:val="30"/>
          <w:szCs w:val="30"/>
        </w:rPr>
        <w:t xml:space="preserve"> pre volič</w:t>
      </w:r>
      <w:r w:rsidRPr="0085247B">
        <w:rPr>
          <w:rFonts w:ascii="Times New Roman" w:hAnsi="Times New Roman" w:cs="Times New Roman"/>
          <w:b/>
          <w:bCs/>
          <w:sz w:val="30"/>
          <w:szCs w:val="30"/>
        </w:rPr>
        <w:t>a</w:t>
      </w:r>
    </w:p>
    <w:p w:rsidR="00595179" w:rsidRDefault="00595179" w:rsidP="00FF4A4D">
      <w:pPr>
        <w:spacing w:before="60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:rsidR="00595179" w:rsidRDefault="00595179" w:rsidP="00852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Dátum a čas konania volieb</w:t>
      </w:r>
    </w:p>
    <w:p w:rsidR="00595179" w:rsidRDefault="00595179" w:rsidP="00E564C3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Voľby do Národnej rady Slovenskej republiky sa konajú </w:t>
      </w:r>
      <w:r w:rsidRPr="00FF4A4D">
        <w:rPr>
          <w:rFonts w:ascii="Times New Roman" w:hAnsi="Times New Roman" w:cs="Times New Roman"/>
          <w:b/>
          <w:bCs/>
          <w:sz w:val="24"/>
          <w:szCs w:val="24"/>
        </w:rPr>
        <w:t>v sobotu 5. marca 2016 od 7:00 do 22:00 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5179" w:rsidRDefault="00595179" w:rsidP="00600442">
      <w:pPr>
        <w:spacing w:before="40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</w:p>
    <w:p w:rsidR="00595179" w:rsidRDefault="00595179" w:rsidP="00852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Právo voliť</w:t>
      </w:r>
    </w:p>
    <w:p w:rsidR="00595179" w:rsidRDefault="00595179" w:rsidP="00FF4A4D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Právo voliť do Národnej rady Slovenskej republiky má občan Slovenskej republiky,</w:t>
      </w:r>
      <w:r>
        <w:rPr>
          <w:rFonts w:ascii="Times New Roman" w:hAnsi="Times New Roman" w:cs="Times New Roman"/>
          <w:sz w:val="24"/>
          <w:szCs w:val="24"/>
        </w:rPr>
        <w:br/>
        <w:t>ktorý najneskôr v deň konania volieb dovŕšil 18 rokov veku a nenastala u neho prekážka práva voliť.</w:t>
      </w:r>
    </w:p>
    <w:p w:rsidR="00595179" w:rsidRDefault="00595179" w:rsidP="00FF4A4D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Prekážkou práva voliť je</w:t>
      </w:r>
    </w:p>
    <w:p w:rsidR="00595179" w:rsidRDefault="00595179" w:rsidP="00FF4A4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  <w:t>zákonom ustanovené obmedzenie osobnej slobody z dôvodov ochrany verejného zdravia,</w:t>
      </w:r>
    </w:p>
    <w:p w:rsidR="00595179" w:rsidRDefault="00595179" w:rsidP="00FF4A4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  <w:t>výkon trestu odňatia slobody uložený za spáchanie obzvlášť závažného zločinu,</w:t>
      </w:r>
    </w:p>
    <w:p w:rsidR="00595179" w:rsidRDefault="00595179" w:rsidP="00FF4A4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  <w:t>pozbavenie spôsobilosti na právne úkony.</w:t>
      </w:r>
    </w:p>
    <w:p w:rsidR="00595179" w:rsidRDefault="00595179" w:rsidP="00646AAD">
      <w:pPr>
        <w:spacing w:before="40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</w:t>
      </w:r>
    </w:p>
    <w:p w:rsidR="00595179" w:rsidRDefault="00595179" w:rsidP="00852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Právo byť volený</w:t>
      </w:r>
    </w:p>
    <w:p w:rsidR="00595179" w:rsidRDefault="00595179" w:rsidP="00FF4A4D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poslanca Národnej rady Slovenskej republiky môže byť zvolený občan Slovenskej republiky, ktorý najneskôr v deň konania volieb dovŕšil 21 rokov veku a má trvalý pobyt na území Slovenskej republiky.</w:t>
      </w:r>
    </w:p>
    <w:p w:rsidR="00595179" w:rsidRDefault="00595179" w:rsidP="00FF4A4D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Prekážkou práva byť volený je</w:t>
      </w:r>
    </w:p>
    <w:p w:rsidR="00595179" w:rsidRDefault="00595179" w:rsidP="003E5AF1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  <w:t>výkon trestu odňatia slobody,</w:t>
      </w:r>
    </w:p>
    <w:p w:rsidR="00595179" w:rsidRDefault="00595179" w:rsidP="003E5AF1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  <w:t>právoplatné odsúdenie za úmyselný trestný čin, ak odsúdenie nebolo zahladené,</w:t>
      </w:r>
    </w:p>
    <w:p w:rsidR="00595179" w:rsidRDefault="00595179" w:rsidP="003E5AF1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  <w:t>pozbavenie spôsobilosti na právne úkony.</w:t>
      </w:r>
    </w:p>
    <w:p w:rsidR="00595179" w:rsidRDefault="00595179" w:rsidP="003E5AF1">
      <w:pPr>
        <w:spacing w:before="40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</w:t>
      </w:r>
    </w:p>
    <w:p w:rsidR="00595179" w:rsidRPr="00AE1A55" w:rsidRDefault="00595179" w:rsidP="003E5A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1A55">
        <w:rPr>
          <w:rFonts w:ascii="Times New Roman" w:hAnsi="Times New Roman" w:cs="Times New Roman"/>
          <w:sz w:val="24"/>
          <w:szCs w:val="24"/>
        </w:rPr>
        <w:t>Spôsob voľby</w:t>
      </w:r>
    </w:p>
    <w:p w:rsidR="00595179" w:rsidRPr="00AE1A55" w:rsidRDefault="00595179" w:rsidP="003E5AF1">
      <w:pPr>
        <w:spacing w:before="10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1A55">
        <w:rPr>
          <w:rFonts w:ascii="Times New Roman" w:hAnsi="Times New Roman" w:cs="Times New Roman"/>
          <w:sz w:val="24"/>
          <w:szCs w:val="24"/>
        </w:rPr>
        <w:t>Volič môže voliť na území Slovenskej republiky</w:t>
      </w:r>
    </w:p>
    <w:p w:rsidR="00595179" w:rsidRPr="00AE1A55" w:rsidRDefault="00595179" w:rsidP="003E5AF1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</w:r>
      <w:r w:rsidRPr="00AE1A55">
        <w:rPr>
          <w:rFonts w:ascii="Times New Roman" w:hAnsi="Times New Roman" w:cs="Times New Roman"/>
          <w:sz w:val="24"/>
          <w:szCs w:val="24"/>
        </w:rPr>
        <w:t>vo volebnom okrsku, v ktorého zozname voličov je zapísaný, alebo</w:t>
      </w:r>
    </w:p>
    <w:p w:rsidR="00595179" w:rsidRPr="00AE1A55" w:rsidRDefault="00595179" w:rsidP="003E5AF1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</w:r>
      <w:r w:rsidRPr="00AE1A55">
        <w:rPr>
          <w:rFonts w:ascii="Times New Roman" w:hAnsi="Times New Roman" w:cs="Times New Roman"/>
          <w:sz w:val="24"/>
          <w:szCs w:val="24"/>
        </w:rPr>
        <w:t>v ktoromkoľvek volebnom okrsku na základe hlasovacieho preukazu.</w:t>
      </w:r>
    </w:p>
    <w:p w:rsidR="00595179" w:rsidRPr="00AE1A55" w:rsidRDefault="00595179" w:rsidP="003E5AF1">
      <w:pPr>
        <w:spacing w:before="10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1A55">
        <w:rPr>
          <w:rFonts w:ascii="Times New Roman" w:hAnsi="Times New Roman" w:cs="Times New Roman"/>
          <w:sz w:val="24"/>
          <w:szCs w:val="24"/>
        </w:rPr>
        <w:t>Volič môže voliť mimo územia Slovenskej republiky poštou</w:t>
      </w:r>
      <w:r>
        <w:rPr>
          <w:rFonts w:ascii="Times New Roman" w:hAnsi="Times New Roman" w:cs="Times New Roman"/>
          <w:sz w:val="24"/>
          <w:szCs w:val="24"/>
        </w:rPr>
        <w:t>, ak</w:t>
      </w:r>
    </w:p>
    <w:p w:rsidR="00595179" w:rsidRPr="00AE1A55" w:rsidRDefault="00595179" w:rsidP="003E5AF1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</w:r>
      <w:r w:rsidRPr="00AE1A55">
        <w:rPr>
          <w:rFonts w:ascii="Times New Roman" w:hAnsi="Times New Roman" w:cs="Times New Roman"/>
          <w:sz w:val="24"/>
          <w:szCs w:val="24"/>
        </w:rPr>
        <w:t>nemá trvalý pobyt na území Slovenskej republiky a bol na základe žiadosti zapísaný do osobitného zoznamu voličov,</w:t>
      </w:r>
    </w:p>
    <w:p w:rsidR="00595179" w:rsidRPr="00AE1A55" w:rsidRDefault="00595179" w:rsidP="003E5AF1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>
        <w:rPr>
          <w:rFonts w:ascii="Times New Roman" w:hAnsi="Times New Roman" w:cs="Times New Roman"/>
          <w:sz w:val="24"/>
          <w:szCs w:val="24"/>
        </w:rPr>
        <w:tab/>
      </w:r>
      <w:r w:rsidRPr="00AE1A55">
        <w:rPr>
          <w:rFonts w:ascii="Times New Roman" w:hAnsi="Times New Roman" w:cs="Times New Roman"/>
          <w:sz w:val="24"/>
          <w:szCs w:val="24"/>
        </w:rPr>
        <w:t>má trvalý pobyt na území Slovenskej republiky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AE1A55">
        <w:rPr>
          <w:rFonts w:ascii="Times New Roman" w:hAnsi="Times New Roman" w:cs="Times New Roman"/>
          <w:sz w:val="24"/>
          <w:szCs w:val="24"/>
        </w:rPr>
        <w:t xml:space="preserve"> v čase volieb sa zdržiava mimo jej územia a o voľbu poštou požiada obec, v ktorej má trvalý pobyt.</w:t>
      </w:r>
    </w:p>
    <w:p w:rsidR="00595179" w:rsidRDefault="00595179" w:rsidP="00646AAD">
      <w:pPr>
        <w:spacing w:before="40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</w:p>
    <w:p w:rsidR="00595179" w:rsidRDefault="00595179" w:rsidP="00852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Hlasovací preukaz</w:t>
      </w:r>
    </w:p>
    <w:p w:rsidR="00595179" w:rsidRPr="00FF4A4D" w:rsidRDefault="00595179" w:rsidP="002C73CD">
      <w:pPr>
        <w:shd w:val="clear" w:color="auto" w:fill="FFFFFF"/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014F">
        <w:rPr>
          <w:rFonts w:ascii="Times New Roman" w:hAnsi="Times New Roman" w:cs="Times New Roman"/>
          <w:sz w:val="24"/>
          <w:szCs w:val="24"/>
          <w:lang w:eastAsia="sk-SK"/>
        </w:rPr>
        <w:t xml:space="preserve">Volič, ktorý má trvalý pobyt na území Slovenskej republiky a v deň konania volieb nebude môcť </w:t>
      </w:r>
      <w:r>
        <w:rPr>
          <w:rFonts w:ascii="Times New Roman" w:hAnsi="Times New Roman" w:cs="Times New Roman"/>
          <w:sz w:val="24"/>
          <w:szCs w:val="24"/>
          <w:lang w:eastAsia="sk-SK"/>
        </w:rPr>
        <w:t>voli</w:t>
      </w:r>
      <w:r w:rsidRPr="00F8014F">
        <w:rPr>
          <w:rFonts w:ascii="Times New Roman" w:hAnsi="Times New Roman" w:cs="Times New Roman"/>
          <w:sz w:val="24"/>
          <w:szCs w:val="24"/>
          <w:lang w:eastAsia="sk-SK"/>
        </w:rPr>
        <w:t xml:space="preserve">ť v mieste svojho trvalého pobytu vo volebnom okrsku, v ktorého zozname voličov je zapísaný, môže požiadať </w:t>
      </w:r>
      <w:r w:rsidRPr="00FF4A4D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obec svojho trvalého pobytu </w:t>
      </w:r>
      <w:r w:rsidRPr="00F8014F">
        <w:rPr>
          <w:rFonts w:ascii="Times New Roman" w:hAnsi="Times New Roman" w:cs="Times New Roman"/>
          <w:sz w:val="24"/>
          <w:szCs w:val="24"/>
          <w:lang w:eastAsia="sk-SK"/>
        </w:rPr>
        <w:t xml:space="preserve">o vydanie </w:t>
      </w:r>
      <w:r w:rsidRPr="00FF4A4D">
        <w:rPr>
          <w:rFonts w:ascii="Times New Roman" w:hAnsi="Times New Roman" w:cs="Times New Roman"/>
          <w:sz w:val="24"/>
          <w:szCs w:val="24"/>
          <w:lang w:eastAsia="sk-SK"/>
        </w:rPr>
        <w:t>hlasovacie</w:t>
      </w:r>
      <w:r w:rsidRPr="00F8014F">
        <w:rPr>
          <w:rFonts w:ascii="Times New Roman" w:hAnsi="Times New Roman" w:cs="Times New Roman"/>
          <w:sz w:val="24"/>
          <w:szCs w:val="24"/>
          <w:lang w:eastAsia="sk-SK"/>
        </w:rPr>
        <w:t xml:space="preserve">ho preukazu. </w:t>
      </w:r>
      <w:r>
        <w:rPr>
          <w:rFonts w:ascii="Times New Roman" w:hAnsi="Times New Roman" w:cs="Times New Roman"/>
          <w:sz w:val="24"/>
          <w:szCs w:val="24"/>
          <w:lang w:eastAsia="sk-SK"/>
        </w:rPr>
        <w:t>Obec na základe žiadosti</w:t>
      </w:r>
      <w:r w:rsidRPr="00FF4A4D">
        <w:rPr>
          <w:rFonts w:ascii="Times New Roman" w:hAnsi="Times New Roman" w:cs="Times New Roman"/>
          <w:sz w:val="24"/>
          <w:szCs w:val="24"/>
          <w:lang w:eastAsia="sk-SK"/>
        </w:rPr>
        <w:t xml:space="preserve"> voličovi </w:t>
      </w:r>
      <w:r w:rsidRPr="00FF4A4D">
        <w:rPr>
          <w:rFonts w:ascii="Times New Roman" w:hAnsi="Times New Roman" w:cs="Times New Roman"/>
          <w:sz w:val="24"/>
          <w:szCs w:val="24"/>
        </w:rPr>
        <w:t>vydá hlasovací preukaz a zo zoznamu voličov ho vyčiarkne s poznámkou o vydaní hlasovacieho preukazu.</w:t>
      </w:r>
    </w:p>
    <w:p w:rsidR="00595179" w:rsidRPr="00044CB1" w:rsidRDefault="00595179" w:rsidP="002C73CD">
      <w:pPr>
        <w:shd w:val="clear" w:color="auto" w:fill="FFFFFF"/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044CB1">
        <w:rPr>
          <w:rFonts w:ascii="Times New Roman" w:hAnsi="Times New Roman" w:cs="Times New Roman"/>
          <w:sz w:val="24"/>
          <w:szCs w:val="24"/>
          <w:lang w:eastAsia="sk-SK"/>
        </w:rPr>
        <w:t>Hlasovací</w:t>
      </w:r>
      <w:r w:rsidRPr="00F8014F">
        <w:rPr>
          <w:rFonts w:ascii="Times New Roman" w:hAnsi="Times New Roman" w:cs="Times New Roman"/>
          <w:sz w:val="24"/>
          <w:szCs w:val="24"/>
          <w:lang w:eastAsia="sk-SK"/>
        </w:rPr>
        <w:t xml:space="preserve"> preukaz oprávňuje na zápis do zoznamu voličov v ktoromkoľvek volebnom okrsku.</w:t>
      </w:r>
    </w:p>
    <w:p w:rsidR="00595179" w:rsidRDefault="00595179" w:rsidP="002C73CD">
      <w:pPr>
        <w:shd w:val="clear" w:color="auto" w:fill="FFFFFF"/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:rsidR="00595179" w:rsidRPr="00044CB1" w:rsidRDefault="00595179" w:rsidP="002C73CD">
      <w:pPr>
        <w:shd w:val="clear" w:color="auto" w:fill="FFFFFF"/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F8014F">
        <w:rPr>
          <w:rFonts w:ascii="Times New Roman" w:hAnsi="Times New Roman" w:cs="Times New Roman"/>
          <w:sz w:val="24"/>
          <w:szCs w:val="24"/>
          <w:lang w:eastAsia="sk-SK"/>
        </w:rPr>
        <w:t xml:space="preserve">Volič môže požiadať o vydanie 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hlasovacie</w:t>
      </w:r>
      <w:r w:rsidRPr="00F8014F">
        <w:rPr>
          <w:rFonts w:ascii="Times New Roman" w:hAnsi="Times New Roman" w:cs="Times New Roman"/>
          <w:sz w:val="24"/>
          <w:szCs w:val="24"/>
          <w:lang w:eastAsia="sk-SK"/>
        </w:rPr>
        <w:t>ho preukazu</w:t>
      </w:r>
    </w:p>
    <w:p w:rsidR="00595179" w:rsidRPr="00044CB1" w:rsidRDefault="00595179" w:rsidP="002C73CD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4CB1">
        <w:rPr>
          <w:rFonts w:ascii="Times New Roman" w:hAnsi="Times New Roman" w:cs="Times New Roman"/>
          <w:sz w:val="24"/>
          <w:szCs w:val="24"/>
          <w:u w:val="single"/>
          <w:lang w:eastAsia="sk-SK"/>
        </w:rPr>
        <w:t>osobne</w:t>
      </w:r>
      <w:r w:rsidRPr="00044CB1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,</w:t>
      </w:r>
    </w:p>
    <w:p w:rsidR="00595179" w:rsidRDefault="00595179" w:rsidP="002C7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CB1">
        <w:rPr>
          <w:rFonts w:ascii="Times New Roman" w:hAnsi="Times New Roman" w:cs="Times New Roman"/>
          <w:sz w:val="24"/>
          <w:szCs w:val="24"/>
          <w:lang w:eastAsia="sk-SK"/>
        </w:rPr>
        <w:t>najneskôr</w:t>
      </w:r>
      <w:r w:rsidRPr="00044CB1">
        <w:rPr>
          <w:rFonts w:ascii="Times New Roman" w:hAnsi="Times New Roman" w:cs="Times New Roman"/>
          <w:sz w:val="24"/>
          <w:szCs w:val="24"/>
        </w:rPr>
        <w:t xml:space="preserve"> posledný pracovný deň pred konaním volieb 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 xml:space="preserve">(t.j. najneskôr </w:t>
      </w:r>
      <w:r>
        <w:rPr>
          <w:rFonts w:ascii="Times New Roman" w:hAnsi="Times New Roman" w:cs="Times New Roman"/>
          <w:sz w:val="24"/>
          <w:szCs w:val="24"/>
          <w:lang w:eastAsia="sk-SK"/>
        </w:rPr>
        <w:t>4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.3.2016)</w:t>
      </w:r>
      <w:r w:rsidRPr="00044CB1">
        <w:rPr>
          <w:rFonts w:ascii="Times New Roman" w:hAnsi="Times New Roman" w:cs="Times New Roman"/>
          <w:sz w:val="24"/>
          <w:szCs w:val="24"/>
        </w:rPr>
        <w:t xml:space="preserve"> v úradných hodinách obce.</w:t>
      </w:r>
    </w:p>
    <w:p w:rsidR="00595179" w:rsidRPr="00044CB1" w:rsidRDefault="00595179" w:rsidP="002C7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CB1">
        <w:rPr>
          <w:rFonts w:ascii="Times New Roman" w:hAnsi="Times New Roman" w:cs="Times New Roman"/>
          <w:sz w:val="24"/>
          <w:szCs w:val="24"/>
        </w:rPr>
        <w:t>Obec vydá hlasovací preukaz bezodkladne.</w:t>
      </w:r>
    </w:p>
    <w:p w:rsidR="00595179" w:rsidRPr="00044CB1" w:rsidRDefault="00595179" w:rsidP="002C73CD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sk-SK"/>
        </w:rPr>
        <w:t>v listinnej forme</w:t>
      </w:r>
      <w:r w:rsidRPr="00044CB1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tak,</w:t>
      </w:r>
    </w:p>
    <w:p w:rsidR="00595179" w:rsidRPr="00044CB1" w:rsidRDefault="00595179" w:rsidP="002C7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044CB1">
        <w:rPr>
          <w:rFonts w:ascii="Times New Roman" w:hAnsi="Times New Roman" w:cs="Times New Roman"/>
          <w:sz w:val="24"/>
          <w:szCs w:val="24"/>
          <w:lang w:eastAsia="sk-SK"/>
        </w:rPr>
        <w:t>aby žiadosť o vydanie hlasovacieho preukazu bola doručená obci najneskôr 15 pracovných dní predo dňom konania volieb (t.j. naj</w:t>
      </w:r>
      <w:r>
        <w:rPr>
          <w:rFonts w:ascii="Times New Roman" w:hAnsi="Times New Roman" w:cs="Times New Roman"/>
          <w:sz w:val="24"/>
          <w:szCs w:val="24"/>
          <w:lang w:eastAsia="sk-SK"/>
        </w:rPr>
        <w:t>ne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skôr 15.2.2016),</w:t>
      </w:r>
    </w:p>
    <w:p w:rsidR="00595179" w:rsidRPr="00044CB1" w:rsidRDefault="00595179" w:rsidP="002C73CD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044CB1">
        <w:rPr>
          <w:rFonts w:ascii="Times New Roman" w:hAnsi="Times New Roman" w:cs="Times New Roman"/>
          <w:sz w:val="24"/>
          <w:szCs w:val="24"/>
          <w:u w:val="single"/>
          <w:lang w:eastAsia="sk-SK"/>
        </w:rPr>
        <w:t>elektronicky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 xml:space="preserve"> (e-mailom)</w:t>
      </w:r>
      <w:r w:rsidRPr="00044CB1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tak,</w:t>
      </w:r>
    </w:p>
    <w:p w:rsidR="00595179" w:rsidRPr="00044CB1" w:rsidRDefault="00595179" w:rsidP="002C73CD">
      <w:pPr>
        <w:tabs>
          <w:tab w:val="right" w:pos="425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CB1">
        <w:rPr>
          <w:rFonts w:ascii="Times New Roman" w:hAnsi="Times New Roman" w:cs="Times New Roman"/>
          <w:sz w:val="24"/>
          <w:szCs w:val="24"/>
          <w:lang w:eastAsia="sk-SK"/>
        </w:rPr>
        <w:t>aby žiadosť o vydanie hlasovacieho preukazu bola doručená obci najneskôr 15 pracovných dní predo dňom konania volieb (t.j. naj</w:t>
      </w:r>
      <w:r>
        <w:rPr>
          <w:rFonts w:ascii="Times New Roman" w:hAnsi="Times New Roman" w:cs="Times New Roman"/>
          <w:sz w:val="24"/>
          <w:szCs w:val="24"/>
          <w:lang w:eastAsia="sk-SK"/>
        </w:rPr>
        <w:t>ne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skôr 15.2.2016)</w:t>
      </w:r>
      <w:r>
        <w:rPr>
          <w:rFonts w:ascii="Times New Roman" w:hAnsi="Times New Roman" w:cs="Times New Roman"/>
          <w:sz w:val="24"/>
          <w:szCs w:val="24"/>
          <w:lang w:eastAsia="sk-SK"/>
        </w:rPr>
        <w:t>.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Pr="00044CB1">
        <w:rPr>
          <w:rFonts w:ascii="Times New Roman" w:hAnsi="Times New Roman" w:cs="Times New Roman"/>
          <w:sz w:val="24"/>
          <w:szCs w:val="24"/>
        </w:rPr>
        <w:t>Obec na tieto účely zverejňuje na svojom webovom sídle elektronickú adresu na doručovanie žiadostí. Ak obec nemá webové sídlo, zverejní elektronickú adresu na doručovanie žiadosti na úradnej tabuli obce.</w:t>
      </w:r>
    </w:p>
    <w:p w:rsidR="00595179" w:rsidRPr="00044CB1" w:rsidRDefault="00595179" w:rsidP="002C73CD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044CB1">
        <w:rPr>
          <w:rFonts w:ascii="Times New Roman" w:hAnsi="Times New Roman" w:cs="Times New Roman"/>
          <w:sz w:val="24"/>
          <w:szCs w:val="24"/>
          <w:lang w:eastAsia="sk-SK"/>
        </w:rPr>
        <w:t>Žiadosť musí obsahovať údaje o voličovi</w:t>
      </w:r>
    </w:p>
    <w:p w:rsidR="00595179" w:rsidRPr="00044CB1" w:rsidRDefault="00595179" w:rsidP="002C73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44CB1">
        <w:rPr>
          <w:rFonts w:ascii="Times New Roman" w:hAnsi="Times New Roman" w:cs="Times New Roman"/>
          <w:sz w:val="24"/>
          <w:szCs w:val="24"/>
        </w:rPr>
        <w:tab/>
        <w:t>meno a priezvisko,</w:t>
      </w:r>
    </w:p>
    <w:p w:rsidR="00595179" w:rsidRPr="00044CB1" w:rsidRDefault="00595179" w:rsidP="002C73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44CB1">
        <w:rPr>
          <w:rFonts w:ascii="Times New Roman" w:hAnsi="Times New Roman" w:cs="Times New Roman"/>
          <w:sz w:val="24"/>
          <w:szCs w:val="24"/>
        </w:rPr>
        <w:tab/>
        <w:t>rodné číslo,</w:t>
      </w:r>
    </w:p>
    <w:p w:rsidR="00595179" w:rsidRPr="00044CB1" w:rsidRDefault="00595179" w:rsidP="002C73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44CB1">
        <w:rPr>
          <w:rFonts w:ascii="Times New Roman" w:hAnsi="Times New Roman" w:cs="Times New Roman"/>
          <w:sz w:val="24"/>
          <w:szCs w:val="24"/>
        </w:rPr>
        <w:tab/>
        <w:t>štátnu príslušnosť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95179" w:rsidRPr="00044CB1" w:rsidRDefault="00595179" w:rsidP="002C73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44CB1">
        <w:rPr>
          <w:rFonts w:ascii="Times New Roman" w:hAnsi="Times New Roman" w:cs="Times New Roman"/>
          <w:sz w:val="24"/>
          <w:szCs w:val="24"/>
        </w:rPr>
        <w:tab/>
        <w:t>adresu trvalého pobytu (obec, ulica, číslo domu)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95179" w:rsidRDefault="00595179" w:rsidP="002C73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44CB1">
        <w:rPr>
          <w:rFonts w:ascii="Times New Roman" w:hAnsi="Times New Roman" w:cs="Times New Roman"/>
          <w:sz w:val="24"/>
          <w:szCs w:val="24"/>
        </w:rPr>
        <w:tab/>
        <w:t>korešpondenčnú adresu, na ktorú obec doručí hlasovací</w:t>
      </w:r>
      <w:r w:rsidRPr="00691072">
        <w:rPr>
          <w:rFonts w:ascii="Times New Roman" w:hAnsi="Times New Roman" w:cs="Times New Roman"/>
          <w:sz w:val="24"/>
          <w:szCs w:val="24"/>
        </w:rPr>
        <w:t xml:space="preserve"> preukaz.</w:t>
      </w:r>
    </w:p>
    <w:p w:rsidR="00595179" w:rsidRPr="00FE3F1F" w:rsidRDefault="00595179" w:rsidP="002C73CD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3F1F">
        <w:rPr>
          <w:rFonts w:ascii="Times New Roman" w:hAnsi="Times New Roman" w:cs="Times New Roman"/>
          <w:sz w:val="24"/>
          <w:szCs w:val="24"/>
          <w:u w:val="single"/>
        </w:rPr>
        <w:t>prostredníctvom osoby splnomocnenej žiadateľom</w:t>
      </w:r>
    </w:p>
    <w:p w:rsidR="00595179" w:rsidRPr="00044CB1" w:rsidRDefault="00595179" w:rsidP="002C7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044CB1">
        <w:rPr>
          <w:rFonts w:ascii="Times New Roman" w:hAnsi="Times New Roman" w:cs="Times New Roman"/>
          <w:sz w:val="24"/>
          <w:szCs w:val="24"/>
        </w:rPr>
        <w:t>možno požiadať o vydanie hlasovacieho preukazu najneskôr v posledný deň predo dňom konania volieb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 xml:space="preserve">(t.j. najneskôr </w:t>
      </w:r>
      <w:r>
        <w:rPr>
          <w:rFonts w:ascii="Times New Roman" w:hAnsi="Times New Roman" w:cs="Times New Roman"/>
          <w:sz w:val="24"/>
          <w:szCs w:val="24"/>
          <w:lang w:eastAsia="sk-SK"/>
        </w:rPr>
        <w:t>4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.3.2016)</w:t>
      </w:r>
      <w:r w:rsidRPr="00044CB1">
        <w:rPr>
          <w:rFonts w:ascii="Times New Roman" w:hAnsi="Times New Roman" w:cs="Times New Roman"/>
          <w:sz w:val="24"/>
          <w:szCs w:val="24"/>
        </w:rPr>
        <w:t>.</w:t>
      </w:r>
    </w:p>
    <w:p w:rsidR="00595179" w:rsidRPr="00044CB1" w:rsidRDefault="00595179" w:rsidP="002C73CD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044CB1">
        <w:rPr>
          <w:rFonts w:ascii="Times New Roman" w:hAnsi="Times New Roman" w:cs="Times New Roman"/>
          <w:sz w:val="24"/>
          <w:szCs w:val="24"/>
          <w:lang w:eastAsia="sk-SK"/>
        </w:rPr>
        <w:t>Žiadosť musí obsahovať údaje o voličovi</w:t>
      </w:r>
    </w:p>
    <w:p w:rsidR="00595179" w:rsidRPr="00044CB1" w:rsidRDefault="00595179" w:rsidP="002C73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44CB1">
        <w:rPr>
          <w:rFonts w:ascii="Times New Roman" w:hAnsi="Times New Roman" w:cs="Times New Roman"/>
          <w:sz w:val="24"/>
          <w:szCs w:val="24"/>
        </w:rPr>
        <w:tab/>
        <w:t>meno a priezvisko,</w:t>
      </w:r>
    </w:p>
    <w:p w:rsidR="00595179" w:rsidRPr="00044CB1" w:rsidRDefault="00595179" w:rsidP="002C73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44CB1">
        <w:rPr>
          <w:rFonts w:ascii="Times New Roman" w:hAnsi="Times New Roman" w:cs="Times New Roman"/>
          <w:sz w:val="24"/>
          <w:szCs w:val="24"/>
        </w:rPr>
        <w:tab/>
        <w:t>rodné číslo,</w:t>
      </w:r>
    </w:p>
    <w:p w:rsidR="00595179" w:rsidRPr="00044CB1" w:rsidRDefault="00595179" w:rsidP="002C73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44CB1">
        <w:rPr>
          <w:rFonts w:ascii="Times New Roman" w:hAnsi="Times New Roman" w:cs="Times New Roman"/>
          <w:sz w:val="24"/>
          <w:szCs w:val="24"/>
        </w:rPr>
        <w:tab/>
        <w:t>štátnu príslušnosť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95179" w:rsidRPr="00691072" w:rsidRDefault="00595179" w:rsidP="002C73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44CB1">
        <w:rPr>
          <w:rFonts w:ascii="Times New Roman" w:hAnsi="Times New Roman" w:cs="Times New Roman"/>
          <w:sz w:val="24"/>
          <w:szCs w:val="24"/>
        </w:rPr>
        <w:tab/>
        <w:t>adresu trvalého pobytu (obec, ulica, číslo domu)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5179" w:rsidRPr="002C73CD" w:rsidRDefault="00595179" w:rsidP="002C73CD">
      <w:pPr>
        <w:shd w:val="clear" w:color="auto" w:fill="FFFFFF"/>
        <w:spacing w:before="24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AE1A55">
        <w:rPr>
          <w:rFonts w:ascii="Times New Roman" w:hAnsi="Times New Roman" w:cs="Times New Roman"/>
          <w:sz w:val="24"/>
          <w:szCs w:val="24"/>
        </w:rPr>
        <w:t xml:space="preserve">Obec zašle hlasovací </w:t>
      </w:r>
      <w:r w:rsidRPr="00044CB1">
        <w:rPr>
          <w:rFonts w:ascii="Times New Roman" w:hAnsi="Times New Roman" w:cs="Times New Roman"/>
          <w:sz w:val="24"/>
          <w:szCs w:val="24"/>
        </w:rPr>
        <w:t>preukaz voličovi na adresu trvalého pobytu, ak v žiadosti neuvedie inú korešpondenčnú adresu, najneskôr tri pracovné dni od doručenia žiadosti.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Pr="002C73CD">
        <w:rPr>
          <w:rFonts w:ascii="Times New Roman" w:hAnsi="Times New Roman" w:cs="Times New Roman"/>
          <w:sz w:val="24"/>
          <w:szCs w:val="24"/>
          <w:lang w:eastAsia="sk-SK"/>
        </w:rPr>
        <w:t>Obec zašle hlasovací preukaz na adresu uvedenú v žiadosti doporučenou zásielkou „</w:t>
      </w:r>
      <w:r w:rsidRPr="002C73CD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Do vlastných rúk</w:t>
      </w:r>
      <w:r w:rsidRPr="002C73CD">
        <w:rPr>
          <w:rFonts w:ascii="Times New Roman" w:hAnsi="Times New Roman" w:cs="Times New Roman"/>
          <w:sz w:val="24"/>
          <w:szCs w:val="24"/>
          <w:lang w:eastAsia="sk-SK"/>
        </w:rPr>
        <w:t>“.</w:t>
      </w:r>
    </w:p>
    <w:p w:rsidR="00595179" w:rsidRPr="00AE1A55" w:rsidRDefault="00595179" w:rsidP="002C73CD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4CB1">
        <w:rPr>
          <w:rFonts w:ascii="Times New Roman" w:hAnsi="Times New Roman" w:cs="Times New Roman"/>
          <w:sz w:val="24"/>
          <w:szCs w:val="24"/>
        </w:rPr>
        <w:t>Ak volič v písomnej žiadosti alebo elektronickej žiadosti uvedie, že hlasovací preukaz prevezme iná osoba, musí v žiadosti uviesť jej meno, priezvisko</w:t>
      </w:r>
      <w:r w:rsidRPr="00AE1A55">
        <w:rPr>
          <w:rFonts w:ascii="Times New Roman" w:hAnsi="Times New Roman" w:cs="Times New Roman"/>
          <w:sz w:val="24"/>
          <w:szCs w:val="24"/>
        </w:rPr>
        <w:t xml:space="preserve"> a číslo občianskeho preukazu. Táto osoba je povinná prevzatie hlasovacieho preukazu potvrdiť svojím podpisom.</w:t>
      </w: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AD0A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79" w:rsidRDefault="00595179" w:rsidP="00347A80">
      <w:pPr>
        <w:spacing w:before="40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</w:p>
    <w:p w:rsidR="00595179" w:rsidRDefault="00595179" w:rsidP="00347A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Voľba poštou</w:t>
      </w:r>
    </w:p>
    <w:p w:rsidR="00595179" w:rsidRPr="00862ECE" w:rsidRDefault="00595179" w:rsidP="00234A9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62ECE">
        <w:rPr>
          <w:rFonts w:ascii="Times New Roman" w:hAnsi="Times New Roman" w:cs="Times New Roman"/>
          <w:sz w:val="24"/>
          <w:szCs w:val="24"/>
          <w:u w:val="single"/>
        </w:rPr>
        <w:t xml:space="preserve">Volič, ktorý </w:t>
      </w:r>
      <w:r w:rsidRPr="00862EC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má trvalý pobyt </w:t>
      </w:r>
      <w:r w:rsidRPr="00862ECE">
        <w:rPr>
          <w:rFonts w:ascii="Times New Roman" w:hAnsi="Times New Roman" w:cs="Times New Roman"/>
          <w:sz w:val="24"/>
          <w:szCs w:val="24"/>
          <w:u w:val="single"/>
        </w:rPr>
        <w:t>na území Slovenskej republiky a v čase volieb sa zdržiava mimo jej územia</w:t>
      </w:r>
    </w:p>
    <w:p w:rsidR="00595179" w:rsidRDefault="00595179" w:rsidP="005C0046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1A55">
        <w:rPr>
          <w:rFonts w:ascii="Times New Roman" w:hAnsi="Times New Roman" w:cs="Times New Roman"/>
          <w:sz w:val="24"/>
          <w:szCs w:val="24"/>
        </w:rPr>
        <w:t>Volič, ktorý má trvalý pobyt na území Slovenskej republiky</w:t>
      </w:r>
      <w:r>
        <w:rPr>
          <w:rFonts w:ascii="Times New Roman" w:hAnsi="Times New Roman" w:cs="Times New Roman"/>
          <w:sz w:val="24"/>
          <w:szCs w:val="24"/>
        </w:rPr>
        <w:t xml:space="preserve"> a v čase volieb sa zdržiava mimo jej územia</w:t>
      </w:r>
      <w:r w:rsidRPr="00AE1A55">
        <w:rPr>
          <w:rFonts w:ascii="Times New Roman" w:hAnsi="Times New Roman" w:cs="Times New Roman"/>
          <w:sz w:val="24"/>
          <w:szCs w:val="24"/>
        </w:rPr>
        <w:t xml:space="preserve">, môže požiadať </w:t>
      </w:r>
      <w:r>
        <w:rPr>
          <w:rFonts w:ascii="Times New Roman" w:hAnsi="Times New Roman" w:cs="Times New Roman"/>
          <w:sz w:val="24"/>
          <w:szCs w:val="24"/>
        </w:rPr>
        <w:t xml:space="preserve">obec trvalého pobytu o voľbu poštou, a to </w:t>
      </w:r>
    </w:p>
    <w:p w:rsidR="00595179" w:rsidRPr="007E278B" w:rsidRDefault="00595179" w:rsidP="00A968D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78B">
        <w:rPr>
          <w:rFonts w:ascii="Times New Roman" w:hAnsi="Times New Roman" w:cs="Times New Roman"/>
          <w:sz w:val="24"/>
          <w:szCs w:val="24"/>
          <w:u w:val="single"/>
        </w:rPr>
        <w:t>písomne</w:t>
      </w:r>
      <w:r w:rsidRPr="007E278B">
        <w:rPr>
          <w:rFonts w:ascii="Times New Roman" w:hAnsi="Times New Roman" w:cs="Times New Roman"/>
          <w:sz w:val="24"/>
          <w:szCs w:val="24"/>
        </w:rPr>
        <w:t xml:space="preserve"> 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(v listinnej forme)</w:t>
      </w:r>
      <w:r w:rsidRPr="00044CB1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7E278B">
        <w:rPr>
          <w:rFonts w:ascii="Times New Roman" w:hAnsi="Times New Roman" w:cs="Times New Roman"/>
          <w:sz w:val="24"/>
          <w:szCs w:val="24"/>
        </w:rPr>
        <w:t>tak,</w:t>
      </w:r>
    </w:p>
    <w:p w:rsidR="00595179" w:rsidRDefault="00595179" w:rsidP="00A968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aby žiadosť o voľbu poštou bola doručená na adresu obce (obecného úradu) </w:t>
      </w:r>
      <w:r w:rsidRPr="00AE1A55">
        <w:rPr>
          <w:rFonts w:ascii="Times New Roman" w:hAnsi="Times New Roman" w:cs="Times New Roman"/>
          <w:sz w:val="24"/>
          <w:szCs w:val="24"/>
        </w:rPr>
        <w:t>najneskôr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1A55">
        <w:rPr>
          <w:rFonts w:ascii="Times New Roman" w:hAnsi="Times New Roman" w:cs="Times New Roman"/>
          <w:sz w:val="24"/>
          <w:szCs w:val="24"/>
        </w:rPr>
        <w:t>50 dní predo dňom konania volieb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(t.j. naj</w:t>
      </w:r>
      <w:r>
        <w:rPr>
          <w:rFonts w:ascii="Times New Roman" w:hAnsi="Times New Roman" w:cs="Times New Roman"/>
          <w:sz w:val="24"/>
          <w:szCs w:val="24"/>
          <w:lang w:eastAsia="sk-SK"/>
        </w:rPr>
        <w:t>ne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skôr 15.</w:t>
      </w:r>
      <w:r>
        <w:rPr>
          <w:rFonts w:ascii="Times New Roman" w:hAnsi="Times New Roman" w:cs="Times New Roman"/>
          <w:sz w:val="24"/>
          <w:szCs w:val="24"/>
          <w:lang w:eastAsia="sk-SK"/>
        </w:rPr>
        <w:t>1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.2016)</w:t>
      </w:r>
    </w:p>
    <w:p w:rsidR="00595179" w:rsidRDefault="00595179" w:rsidP="00A968D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A55">
        <w:rPr>
          <w:rFonts w:ascii="Times New Roman" w:hAnsi="Times New Roman" w:cs="Times New Roman"/>
          <w:sz w:val="24"/>
          <w:szCs w:val="24"/>
        </w:rPr>
        <w:t>Na žiadosť doručenú po ustanovenej lehote sa neprihliada.</w:t>
      </w:r>
    </w:p>
    <w:p w:rsidR="00595179" w:rsidRPr="007E278B" w:rsidRDefault="00595179" w:rsidP="00111279">
      <w:pPr>
        <w:tabs>
          <w:tab w:val="left" w:pos="142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78B">
        <w:rPr>
          <w:rFonts w:ascii="Times New Roman" w:hAnsi="Times New Roman" w:cs="Times New Roman"/>
          <w:sz w:val="24"/>
          <w:szCs w:val="24"/>
          <w:u w:val="single"/>
        </w:rPr>
        <w:t>elektronicky</w:t>
      </w:r>
      <w:r w:rsidRPr="00C512AA">
        <w:rPr>
          <w:rFonts w:ascii="Times New Roman" w:hAnsi="Times New Roman" w:cs="Times New Roman"/>
          <w:sz w:val="24"/>
          <w:szCs w:val="24"/>
        </w:rPr>
        <w:t xml:space="preserve"> 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(e-mailom)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Pr="00C512AA">
        <w:rPr>
          <w:rFonts w:ascii="Times New Roman" w:hAnsi="Times New Roman" w:cs="Times New Roman"/>
          <w:sz w:val="24"/>
          <w:szCs w:val="24"/>
        </w:rPr>
        <w:t>tak,</w:t>
      </w:r>
    </w:p>
    <w:p w:rsidR="00595179" w:rsidRDefault="00595179" w:rsidP="001112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aby ž</w:t>
      </w:r>
      <w:r w:rsidRPr="00AE1A55">
        <w:rPr>
          <w:rFonts w:ascii="Times New Roman" w:hAnsi="Times New Roman" w:cs="Times New Roman"/>
          <w:sz w:val="24"/>
          <w:szCs w:val="24"/>
        </w:rPr>
        <w:t xml:space="preserve">iadosť o voľbu poštou </w:t>
      </w:r>
      <w:r>
        <w:rPr>
          <w:rFonts w:ascii="Times New Roman" w:hAnsi="Times New Roman" w:cs="Times New Roman"/>
          <w:sz w:val="24"/>
          <w:szCs w:val="24"/>
        </w:rPr>
        <w:t>bola doručená na elektronickú adresu</w:t>
      </w:r>
      <w:r w:rsidRPr="00AE1A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obce </w:t>
      </w:r>
      <w:r w:rsidRPr="00AE1A55">
        <w:rPr>
          <w:rFonts w:ascii="Times New Roman" w:hAnsi="Times New Roman" w:cs="Times New Roman"/>
          <w:sz w:val="24"/>
          <w:szCs w:val="24"/>
        </w:rPr>
        <w:t>najneskôr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1A55">
        <w:rPr>
          <w:rFonts w:ascii="Times New Roman" w:hAnsi="Times New Roman" w:cs="Times New Roman"/>
          <w:sz w:val="24"/>
          <w:szCs w:val="24"/>
        </w:rPr>
        <w:t>50 dní predo dňom konania volieb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(t.j. naj</w:t>
      </w:r>
      <w:r>
        <w:rPr>
          <w:rFonts w:ascii="Times New Roman" w:hAnsi="Times New Roman" w:cs="Times New Roman"/>
          <w:sz w:val="24"/>
          <w:szCs w:val="24"/>
          <w:lang w:eastAsia="sk-SK"/>
        </w:rPr>
        <w:t>ne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skôr 15.</w:t>
      </w:r>
      <w:r>
        <w:rPr>
          <w:rFonts w:ascii="Times New Roman" w:hAnsi="Times New Roman" w:cs="Times New Roman"/>
          <w:sz w:val="24"/>
          <w:szCs w:val="24"/>
          <w:lang w:eastAsia="sk-SK"/>
        </w:rPr>
        <w:t>1</w:t>
      </w:r>
      <w:r w:rsidRPr="00044CB1">
        <w:rPr>
          <w:rFonts w:ascii="Times New Roman" w:hAnsi="Times New Roman" w:cs="Times New Roman"/>
          <w:sz w:val="24"/>
          <w:szCs w:val="24"/>
          <w:lang w:eastAsia="sk-SK"/>
        </w:rPr>
        <w:t>.2016)</w:t>
      </w:r>
      <w:r w:rsidRPr="00AE1A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5179" w:rsidRDefault="00595179" w:rsidP="001112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A55">
        <w:rPr>
          <w:rFonts w:ascii="Times New Roman" w:hAnsi="Times New Roman" w:cs="Times New Roman"/>
          <w:sz w:val="24"/>
          <w:szCs w:val="24"/>
        </w:rPr>
        <w:t>Na žiadosť doručenú po ustanovenej lehote sa neprihliada.</w:t>
      </w:r>
    </w:p>
    <w:p w:rsidR="00595179" w:rsidRPr="00AE1A55" w:rsidRDefault="00595179" w:rsidP="005C0046">
      <w:pPr>
        <w:spacing w:before="10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1A55">
        <w:rPr>
          <w:rFonts w:ascii="Times New Roman" w:hAnsi="Times New Roman" w:cs="Times New Roman"/>
          <w:sz w:val="24"/>
          <w:szCs w:val="24"/>
        </w:rPr>
        <w:t>Žiadosť o voľbu poštou musí obsahovať tieto údaje o voličovi:</w:t>
      </w:r>
    </w:p>
    <w:p w:rsidR="00595179" w:rsidRPr="00536087" w:rsidRDefault="00595179" w:rsidP="005C0046">
      <w:pPr>
        <w:shd w:val="clear" w:color="auto" w:fill="FFFFFF"/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sym w:font="Wingdings" w:char="F09F"/>
      </w:r>
      <w:r>
        <w:rPr>
          <w:rFonts w:ascii="Times New Roman" w:hAnsi="Times New Roman" w:cs="Times New Roman"/>
          <w:sz w:val="24"/>
          <w:szCs w:val="24"/>
          <w:lang w:eastAsia="sk-SK"/>
        </w:rPr>
        <w:tab/>
      </w:r>
      <w:r w:rsidRPr="00536087">
        <w:rPr>
          <w:rFonts w:ascii="Times New Roman" w:hAnsi="Times New Roman" w:cs="Times New Roman"/>
          <w:sz w:val="24"/>
          <w:szCs w:val="24"/>
          <w:lang w:eastAsia="sk-SK"/>
        </w:rPr>
        <w:t>meno a priezvisko,</w:t>
      </w:r>
    </w:p>
    <w:p w:rsidR="00595179" w:rsidRDefault="00595179" w:rsidP="005C0046">
      <w:pPr>
        <w:shd w:val="clear" w:color="auto" w:fill="FFFFFF"/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sym w:font="Wingdings" w:char="F09F"/>
      </w:r>
      <w:r>
        <w:rPr>
          <w:rFonts w:ascii="Times New Roman" w:hAnsi="Times New Roman" w:cs="Times New Roman"/>
          <w:sz w:val="24"/>
          <w:szCs w:val="24"/>
          <w:lang w:eastAsia="sk-SK"/>
        </w:rPr>
        <w:tab/>
        <w:t>rodné číslo,</w:t>
      </w:r>
    </w:p>
    <w:p w:rsidR="00595179" w:rsidRPr="00536087" w:rsidRDefault="00595179" w:rsidP="0033692B">
      <w:pPr>
        <w:shd w:val="clear" w:color="auto" w:fill="FFFFFF"/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sym w:font="Wingdings" w:char="F09F"/>
      </w:r>
      <w:r>
        <w:rPr>
          <w:rFonts w:ascii="Times New Roman" w:hAnsi="Times New Roman" w:cs="Times New Roman"/>
          <w:sz w:val="24"/>
          <w:szCs w:val="24"/>
          <w:lang w:eastAsia="sk-SK"/>
        </w:rPr>
        <w:tab/>
      </w:r>
      <w:r w:rsidRPr="00536087">
        <w:rPr>
          <w:rFonts w:ascii="Times New Roman" w:hAnsi="Times New Roman" w:cs="Times New Roman"/>
          <w:sz w:val="24"/>
          <w:szCs w:val="24"/>
          <w:lang w:eastAsia="sk-SK"/>
        </w:rPr>
        <w:t xml:space="preserve">adresu </w:t>
      </w:r>
      <w:r>
        <w:rPr>
          <w:rFonts w:ascii="Times New Roman" w:hAnsi="Times New Roman" w:cs="Times New Roman"/>
          <w:sz w:val="24"/>
          <w:szCs w:val="24"/>
          <w:lang w:eastAsia="sk-SK"/>
        </w:rPr>
        <w:t>trvalého pobytu,</w:t>
      </w:r>
    </w:p>
    <w:p w:rsidR="00595179" w:rsidRPr="00536087" w:rsidRDefault="00595179" w:rsidP="005C0046">
      <w:pPr>
        <w:shd w:val="clear" w:color="auto" w:fill="FFFFFF"/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sym w:font="Wingdings" w:char="F09F"/>
      </w:r>
      <w:r>
        <w:rPr>
          <w:rFonts w:ascii="Times New Roman" w:hAnsi="Times New Roman" w:cs="Times New Roman"/>
          <w:sz w:val="24"/>
          <w:szCs w:val="24"/>
          <w:lang w:eastAsia="sk-SK"/>
        </w:rPr>
        <w:tab/>
      </w:r>
      <w:r w:rsidRPr="00536087">
        <w:rPr>
          <w:rFonts w:ascii="Times New Roman" w:hAnsi="Times New Roman" w:cs="Times New Roman"/>
          <w:sz w:val="24"/>
          <w:szCs w:val="24"/>
          <w:lang w:eastAsia="sk-SK"/>
        </w:rPr>
        <w:t>adresu miesta pobytu v cudzine.</w:t>
      </w:r>
    </w:p>
    <w:p w:rsidR="00595179" w:rsidRPr="00AE1A55" w:rsidRDefault="00595179" w:rsidP="002C6D82">
      <w:pPr>
        <w:spacing w:before="10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 žiadosť spĺňa zákonom ustanovené náležitosti, obec </w:t>
      </w:r>
      <w:r w:rsidRPr="00AE1A55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 xml:space="preserve">šle </w:t>
      </w:r>
      <w:r w:rsidRPr="00AE1A55">
        <w:rPr>
          <w:rFonts w:ascii="Times New Roman" w:hAnsi="Times New Roman" w:cs="Times New Roman"/>
          <w:sz w:val="24"/>
          <w:szCs w:val="24"/>
        </w:rPr>
        <w:t>najneskôr 35 dní predo dňom konania volieb voličovi, ktorý požiadal o voľbu poštou, na adresu miesta pobytu v cudzine</w:t>
      </w:r>
    </w:p>
    <w:p w:rsidR="00595179" w:rsidRPr="00F630DA" w:rsidRDefault="00595179" w:rsidP="00571F11">
      <w:pPr>
        <w:shd w:val="clear" w:color="auto" w:fill="FFFFFF"/>
        <w:tabs>
          <w:tab w:val="left" w:pos="142"/>
        </w:tabs>
        <w:spacing w:after="0" w:line="216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sym w:font="Wingdings" w:char="F09F"/>
      </w:r>
      <w:r>
        <w:rPr>
          <w:rFonts w:ascii="Times New Roman" w:hAnsi="Times New Roman" w:cs="Times New Roman"/>
          <w:sz w:val="24"/>
          <w:szCs w:val="24"/>
          <w:lang w:eastAsia="sk-SK"/>
        </w:rPr>
        <w:tab/>
      </w:r>
      <w:r w:rsidRPr="00F630DA">
        <w:rPr>
          <w:rFonts w:ascii="Times New Roman" w:hAnsi="Times New Roman" w:cs="Times New Roman"/>
          <w:spacing w:val="-1"/>
          <w:sz w:val="24"/>
          <w:szCs w:val="24"/>
          <w:lang w:eastAsia="sk-SK"/>
        </w:rPr>
        <w:t>obálku opatrenú odtlačkom úradnej pečiatky</w:t>
      </w:r>
      <w:r>
        <w:rPr>
          <w:rFonts w:ascii="Times New Roman" w:hAnsi="Times New Roman" w:cs="Times New Roman"/>
          <w:spacing w:val="-1"/>
          <w:sz w:val="24"/>
          <w:szCs w:val="24"/>
          <w:lang w:eastAsia="sk-SK"/>
        </w:rPr>
        <w:t xml:space="preserve"> obce</w:t>
      </w:r>
      <w:r w:rsidRPr="00F630DA">
        <w:rPr>
          <w:rFonts w:ascii="Times New Roman" w:hAnsi="Times New Roman" w:cs="Times New Roman"/>
          <w:spacing w:val="-1"/>
          <w:sz w:val="24"/>
          <w:szCs w:val="24"/>
          <w:lang w:eastAsia="sk-SK"/>
        </w:rPr>
        <w:t>,</w:t>
      </w:r>
    </w:p>
    <w:p w:rsidR="00595179" w:rsidRPr="00F630DA" w:rsidRDefault="00595179" w:rsidP="00571F11">
      <w:pPr>
        <w:shd w:val="clear" w:color="auto" w:fill="FFFFFF"/>
        <w:tabs>
          <w:tab w:val="left" w:pos="142"/>
        </w:tabs>
        <w:spacing w:after="0" w:line="216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sym w:font="Wingdings" w:char="F09F"/>
      </w:r>
      <w:r>
        <w:rPr>
          <w:rFonts w:ascii="Times New Roman" w:hAnsi="Times New Roman" w:cs="Times New Roman"/>
          <w:sz w:val="24"/>
          <w:szCs w:val="24"/>
          <w:lang w:eastAsia="sk-SK"/>
        </w:rPr>
        <w:tab/>
      </w:r>
      <w:r w:rsidRPr="00F630DA">
        <w:rPr>
          <w:rFonts w:ascii="Times New Roman" w:hAnsi="Times New Roman" w:cs="Times New Roman"/>
          <w:sz w:val="24"/>
          <w:szCs w:val="24"/>
          <w:lang w:eastAsia="sk-SK"/>
        </w:rPr>
        <w:t>hlasovacie lístky,</w:t>
      </w:r>
    </w:p>
    <w:p w:rsidR="00595179" w:rsidRPr="00F630DA" w:rsidRDefault="00595179" w:rsidP="00571F11">
      <w:pPr>
        <w:shd w:val="clear" w:color="auto" w:fill="FFFFFF"/>
        <w:tabs>
          <w:tab w:val="left" w:pos="142"/>
        </w:tabs>
        <w:spacing w:after="0" w:line="216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sym w:font="Wingdings" w:char="F09F"/>
      </w:r>
      <w:r>
        <w:rPr>
          <w:rFonts w:ascii="Times New Roman" w:hAnsi="Times New Roman" w:cs="Times New Roman"/>
          <w:sz w:val="24"/>
          <w:szCs w:val="24"/>
          <w:lang w:eastAsia="sk-SK"/>
        </w:rPr>
        <w:tab/>
      </w:r>
      <w:r w:rsidRPr="00F630DA">
        <w:rPr>
          <w:rFonts w:ascii="Times New Roman" w:hAnsi="Times New Roman" w:cs="Times New Roman"/>
          <w:sz w:val="24"/>
          <w:szCs w:val="24"/>
          <w:lang w:eastAsia="sk-SK"/>
        </w:rPr>
        <w:t>návratnú obálku (označenú heslom „VOĽBA POŠTOU“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 vypísanou adresou obce ako adresáta a </w:t>
      </w:r>
      <w:r w:rsidRPr="00F630DA">
        <w:rPr>
          <w:rFonts w:ascii="Times New Roman" w:hAnsi="Times New Roman" w:cs="Times New Roman"/>
          <w:sz w:val="24"/>
          <w:szCs w:val="24"/>
          <w:lang w:eastAsia="sk-SK"/>
        </w:rPr>
        <w:t>adres</w:t>
      </w:r>
      <w:r>
        <w:rPr>
          <w:rFonts w:ascii="Times New Roman" w:hAnsi="Times New Roman" w:cs="Times New Roman"/>
          <w:sz w:val="24"/>
          <w:szCs w:val="24"/>
          <w:lang w:eastAsia="sk-SK"/>
        </w:rPr>
        <w:t>ou</w:t>
      </w:r>
      <w:r w:rsidRPr="00F630DA">
        <w:rPr>
          <w:rFonts w:ascii="Times New Roman" w:hAnsi="Times New Roman" w:cs="Times New Roman"/>
          <w:sz w:val="24"/>
          <w:szCs w:val="24"/>
          <w:lang w:eastAsia="sk-SK"/>
        </w:rPr>
        <w:t xml:space="preserve"> voliča ako odosielateľa,</w:t>
      </w:r>
    </w:p>
    <w:p w:rsidR="00595179" w:rsidRPr="00BB5215" w:rsidRDefault="00595179" w:rsidP="00571F11">
      <w:pPr>
        <w:shd w:val="clear" w:color="auto" w:fill="FFFFFF"/>
        <w:tabs>
          <w:tab w:val="left" w:pos="142"/>
        </w:tabs>
        <w:spacing w:after="0" w:line="216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sym w:font="Wingdings" w:char="F09F"/>
      </w:r>
      <w:r>
        <w:rPr>
          <w:rFonts w:ascii="Times New Roman" w:hAnsi="Times New Roman" w:cs="Times New Roman"/>
          <w:sz w:val="24"/>
          <w:szCs w:val="24"/>
          <w:lang w:eastAsia="sk-SK"/>
        </w:rPr>
        <w:tab/>
      </w:r>
      <w:r w:rsidRPr="00BB5215">
        <w:rPr>
          <w:rFonts w:ascii="Times New Roman" w:hAnsi="Times New Roman" w:cs="Times New Roman"/>
          <w:sz w:val="24"/>
          <w:szCs w:val="24"/>
          <w:lang w:eastAsia="sk-SK"/>
        </w:rPr>
        <w:t>poučenie o spôsobe hlasovania.</w:t>
      </w:r>
    </w:p>
    <w:p w:rsidR="00595179" w:rsidRDefault="00595179" w:rsidP="005C0046">
      <w:pPr>
        <w:spacing w:before="10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vykonaní hlasovania (podľa poučenia o spôsobe hlasovania) vloží volič hlasovací lístok do obálky opatrenej odtlačkom úradnej pečiatky obce a zalepí ju. Zalepenú obálku vloží do návratnej obálky, ktorú odosiela. Výdavky spojené so zaslaním návratnej obálky poštou hradí odosielateľ.</w:t>
      </w:r>
    </w:p>
    <w:p w:rsidR="00595179" w:rsidRPr="00121AF9" w:rsidRDefault="00595179" w:rsidP="002C6D82">
      <w:pPr>
        <w:spacing w:before="100" w:after="0" w:line="240" w:lineRule="auto"/>
        <w:ind w:firstLine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21AF9">
        <w:rPr>
          <w:rFonts w:ascii="Times New Roman" w:hAnsi="Times New Roman" w:cs="Times New Roman"/>
          <w:spacing w:val="-2"/>
          <w:sz w:val="24"/>
          <w:szCs w:val="24"/>
        </w:rPr>
        <w:t xml:space="preserve">Do výsledku hlasovania sa započítavajú hlasy na hlasovacích lístkoch, ktoré boli doručené obci trvalého pobytu voliča najneskôr v posledný pracovný deň predo dňom konania volieb </w:t>
      </w:r>
      <w:r w:rsidRPr="00121AF9">
        <w:rPr>
          <w:rFonts w:ascii="Times New Roman" w:hAnsi="Times New Roman" w:cs="Times New Roman"/>
          <w:spacing w:val="-2"/>
          <w:sz w:val="24"/>
          <w:szCs w:val="24"/>
          <w:lang w:eastAsia="sk-SK"/>
        </w:rPr>
        <w:t>(t.j. najneskôr 4.3.2016)</w:t>
      </w:r>
      <w:r w:rsidRPr="00121AF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95179" w:rsidRDefault="00595179" w:rsidP="000F0171">
      <w:pPr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171">
        <w:rPr>
          <w:rFonts w:ascii="Times New Roman" w:hAnsi="Times New Roman" w:cs="Times New Roman"/>
          <w:spacing w:val="50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595179" w:rsidRDefault="00595179" w:rsidP="000F01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Ďalšie informácie k voľbám do Národnej rady Slovenskej republiky sú uverejnené na webovej stránke</w:t>
      </w:r>
    </w:p>
    <w:p w:rsidR="00595179" w:rsidRPr="00AD0A97" w:rsidRDefault="00595179" w:rsidP="00AD0A97">
      <w:pPr>
        <w:spacing w:before="100" w:after="0" w:line="240" w:lineRule="auto"/>
        <w:jc w:val="center"/>
      </w:pPr>
      <w:r w:rsidRPr="008520FF">
        <w:rPr>
          <w:rFonts w:ascii="Arial" w:hAnsi="Arial" w:cs="Arial"/>
        </w:rPr>
        <w:t>www.minv.sk/</w:t>
      </w:r>
      <w:r>
        <w:rPr>
          <w:rFonts w:ascii="Arial" w:hAnsi="Arial" w:cs="Arial"/>
        </w:rPr>
        <w:t>?</w:t>
      </w:r>
      <w:r w:rsidRPr="008520FF">
        <w:rPr>
          <w:rFonts w:ascii="Arial" w:hAnsi="Arial" w:cs="Arial"/>
        </w:rPr>
        <w:t>volby</w:t>
      </w:r>
      <w:r>
        <w:rPr>
          <w:rFonts w:ascii="Arial" w:hAnsi="Arial" w:cs="Arial"/>
        </w:rPr>
        <w:t>-</w:t>
      </w:r>
      <w:r w:rsidRPr="008520FF">
        <w:rPr>
          <w:rFonts w:ascii="Arial" w:hAnsi="Arial" w:cs="Arial"/>
        </w:rPr>
        <w:t>nrsr</w:t>
      </w:r>
      <w:bookmarkStart w:id="0" w:name="_GoBack"/>
      <w:bookmarkStart w:id="1" w:name="_PictureBullets"/>
      <w:bookmarkEnd w:id="0"/>
      <w:r w:rsidRPr="005466FF">
        <w:rPr>
          <w:rFonts w:ascii="Times New Roman" w:eastAsia="Times New Roman" w:hAnsi="Times New Roman"/>
          <w:vanish/>
          <w:sz w:val="24"/>
          <w:szCs w:val="24"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3in" o:bullet="t">
            <v:imagedata r:id="rId5" o:title=""/>
          </v:shape>
        </w:pict>
      </w:r>
      <w:r w:rsidRPr="005466FF">
        <w:rPr>
          <w:rFonts w:ascii="Times New Roman" w:eastAsia="Times New Roman" w:hAnsi="Times New Roman"/>
          <w:vanish/>
          <w:sz w:val="24"/>
          <w:szCs w:val="24"/>
          <w:lang w:eastAsia="sk-SK"/>
        </w:rPr>
        <w:pict>
          <v:shape id="_x0000_i1026" type="#_x0000_t75" style="width:3in;height:3in" o:bullet="t">
            <v:imagedata r:id="rId5" o:title=""/>
          </v:shape>
        </w:pict>
      </w:r>
      <w:r w:rsidRPr="005466FF">
        <w:rPr>
          <w:rFonts w:ascii="Times New Roman" w:eastAsia="Times New Roman" w:hAnsi="Times New Roman"/>
          <w:vanish/>
          <w:sz w:val="24"/>
          <w:szCs w:val="24"/>
          <w:lang w:eastAsia="sk-SK"/>
        </w:rPr>
        <w:pict>
          <v:shape id="_x0000_i1027" type="#_x0000_t75" style="width:3in;height:3in" o:bullet="t">
            <v:imagedata r:id="rId5" o:title=""/>
          </v:shape>
        </w:pict>
      </w:r>
      <w:bookmarkEnd w:id="1"/>
    </w:p>
    <w:sectPr w:rsidR="00595179" w:rsidRPr="00AD0A97" w:rsidSect="00E564C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066E1"/>
    <w:multiLevelType w:val="multilevel"/>
    <w:tmpl w:val="4564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3323052F"/>
    <w:multiLevelType w:val="multilevel"/>
    <w:tmpl w:val="1C3A5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5F2E3A57"/>
    <w:multiLevelType w:val="multilevel"/>
    <w:tmpl w:val="B3FAF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FD6"/>
    <w:rsid w:val="00044CB1"/>
    <w:rsid w:val="0006243C"/>
    <w:rsid w:val="00062B52"/>
    <w:rsid w:val="0008518A"/>
    <w:rsid w:val="0009559E"/>
    <w:rsid w:val="000A4FDD"/>
    <w:rsid w:val="000F0171"/>
    <w:rsid w:val="000F7FF5"/>
    <w:rsid w:val="00105827"/>
    <w:rsid w:val="00111279"/>
    <w:rsid w:val="0011564E"/>
    <w:rsid w:val="00116818"/>
    <w:rsid w:val="00121AF9"/>
    <w:rsid w:val="0014018A"/>
    <w:rsid w:val="00145DC1"/>
    <w:rsid w:val="0016155B"/>
    <w:rsid w:val="001741C5"/>
    <w:rsid w:val="00176C36"/>
    <w:rsid w:val="00182F43"/>
    <w:rsid w:val="001D4793"/>
    <w:rsid w:val="00204D9C"/>
    <w:rsid w:val="002253BF"/>
    <w:rsid w:val="00227CEE"/>
    <w:rsid w:val="00234A91"/>
    <w:rsid w:val="00234BE7"/>
    <w:rsid w:val="002364EF"/>
    <w:rsid w:val="002462F5"/>
    <w:rsid w:val="00264611"/>
    <w:rsid w:val="00273DBB"/>
    <w:rsid w:val="00283C4F"/>
    <w:rsid w:val="002C166E"/>
    <w:rsid w:val="002C3EA3"/>
    <w:rsid w:val="002C422B"/>
    <w:rsid w:val="002C6D82"/>
    <w:rsid w:val="002C73CD"/>
    <w:rsid w:val="002E7253"/>
    <w:rsid w:val="002F51D4"/>
    <w:rsid w:val="00304D08"/>
    <w:rsid w:val="003056B7"/>
    <w:rsid w:val="00326554"/>
    <w:rsid w:val="00334153"/>
    <w:rsid w:val="0033692B"/>
    <w:rsid w:val="00347A80"/>
    <w:rsid w:val="00390377"/>
    <w:rsid w:val="00395B03"/>
    <w:rsid w:val="003B2B3E"/>
    <w:rsid w:val="003D1A47"/>
    <w:rsid w:val="003E5AF1"/>
    <w:rsid w:val="00450638"/>
    <w:rsid w:val="00484385"/>
    <w:rsid w:val="004D3F6E"/>
    <w:rsid w:val="004E37E0"/>
    <w:rsid w:val="00536087"/>
    <w:rsid w:val="005466FF"/>
    <w:rsid w:val="005548CE"/>
    <w:rsid w:val="005651C3"/>
    <w:rsid w:val="00570D9C"/>
    <w:rsid w:val="00571F11"/>
    <w:rsid w:val="00582532"/>
    <w:rsid w:val="00595179"/>
    <w:rsid w:val="005B74B8"/>
    <w:rsid w:val="005C0046"/>
    <w:rsid w:val="00600442"/>
    <w:rsid w:val="0061075D"/>
    <w:rsid w:val="00634E61"/>
    <w:rsid w:val="006459A3"/>
    <w:rsid w:val="00646399"/>
    <w:rsid w:val="00646AAD"/>
    <w:rsid w:val="006656CE"/>
    <w:rsid w:val="00665BC4"/>
    <w:rsid w:val="00691072"/>
    <w:rsid w:val="006B3158"/>
    <w:rsid w:val="006D694F"/>
    <w:rsid w:val="00703E12"/>
    <w:rsid w:val="00712054"/>
    <w:rsid w:val="00713F24"/>
    <w:rsid w:val="007255C7"/>
    <w:rsid w:val="00736EDD"/>
    <w:rsid w:val="00781862"/>
    <w:rsid w:val="00784937"/>
    <w:rsid w:val="007912BA"/>
    <w:rsid w:val="007C455D"/>
    <w:rsid w:val="007C5D08"/>
    <w:rsid w:val="007E278B"/>
    <w:rsid w:val="008042F0"/>
    <w:rsid w:val="00810A03"/>
    <w:rsid w:val="00831B17"/>
    <w:rsid w:val="00835434"/>
    <w:rsid w:val="00846428"/>
    <w:rsid w:val="00850F98"/>
    <w:rsid w:val="008520FF"/>
    <w:rsid w:val="0085247B"/>
    <w:rsid w:val="00862ECE"/>
    <w:rsid w:val="008E11C5"/>
    <w:rsid w:val="009118B4"/>
    <w:rsid w:val="00915C4D"/>
    <w:rsid w:val="00923A9E"/>
    <w:rsid w:val="009403C6"/>
    <w:rsid w:val="00976A09"/>
    <w:rsid w:val="00984BEE"/>
    <w:rsid w:val="009A16EC"/>
    <w:rsid w:val="009D5688"/>
    <w:rsid w:val="009E3B80"/>
    <w:rsid w:val="009F6456"/>
    <w:rsid w:val="00A0406D"/>
    <w:rsid w:val="00A25E16"/>
    <w:rsid w:val="00A35AC0"/>
    <w:rsid w:val="00A52151"/>
    <w:rsid w:val="00A87CD8"/>
    <w:rsid w:val="00A968D2"/>
    <w:rsid w:val="00AD0A97"/>
    <w:rsid w:val="00AE1A55"/>
    <w:rsid w:val="00AE2E41"/>
    <w:rsid w:val="00AE493F"/>
    <w:rsid w:val="00AF2178"/>
    <w:rsid w:val="00B07216"/>
    <w:rsid w:val="00B17CED"/>
    <w:rsid w:val="00B365CC"/>
    <w:rsid w:val="00B40ACC"/>
    <w:rsid w:val="00B41FD6"/>
    <w:rsid w:val="00B6366C"/>
    <w:rsid w:val="00BA75C5"/>
    <w:rsid w:val="00BB319F"/>
    <w:rsid w:val="00BB5215"/>
    <w:rsid w:val="00C301EF"/>
    <w:rsid w:val="00C329E1"/>
    <w:rsid w:val="00C34277"/>
    <w:rsid w:val="00C44501"/>
    <w:rsid w:val="00C512AA"/>
    <w:rsid w:val="00C64152"/>
    <w:rsid w:val="00C87D32"/>
    <w:rsid w:val="00CA1723"/>
    <w:rsid w:val="00CA2798"/>
    <w:rsid w:val="00CF4F61"/>
    <w:rsid w:val="00D86895"/>
    <w:rsid w:val="00D876AA"/>
    <w:rsid w:val="00DA077A"/>
    <w:rsid w:val="00DB553C"/>
    <w:rsid w:val="00DE3483"/>
    <w:rsid w:val="00DE7D6F"/>
    <w:rsid w:val="00DF4572"/>
    <w:rsid w:val="00DF587D"/>
    <w:rsid w:val="00E41C1A"/>
    <w:rsid w:val="00E564C3"/>
    <w:rsid w:val="00E575EE"/>
    <w:rsid w:val="00EA1E74"/>
    <w:rsid w:val="00EA3392"/>
    <w:rsid w:val="00EA53A8"/>
    <w:rsid w:val="00EE5BB3"/>
    <w:rsid w:val="00EE5D0D"/>
    <w:rsid w:val="00F630DA"/>
    <w:rsid w:val="00F7586E"/>
    <w:rsid w:val="00F8014F"/>
    <w:rsid w:val="00FC43E9"/>
    <w:rsid w:val="00FE3F1F"/>
    <w:rsid w:val="00FF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82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8014F"/>
    <w:rPr>
      <w:b/>
      <w:bCs/>
    </w:rPr>
  </w:style>
  <w:style w:type="paragraph" w:styleId="NormalWeb">
    <w:name w:val="Normal (Web)"/>
    <w:basedOn w:val="Normal"/>
    <w:uiPriority w:val="99"/>
    <w:semiHidden/>
    <w:rsid w:val="00F8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Emphasis">
    <w:name w:val="Emphasis"/>
    <w:basedOn w:val="DefaultParagraphFont"/>
    <w:uiPriority w:val="99"/>
    <w:qFormat/>
    <w:rsid w:val="00F8014F"/>
    <w:rPr>
      <w:i/>
      <w:iCs/>
    </w:rPr>
  </w:style>
  <w:style w:type="character" w:styleId="Hyperlink">
    <w:name w:val="Hyperlink"/>
    <w:basedOn w:val="DefaultParagraphFont"/>
    <w:uiPriority w:val="99"/>
    <w:rsid w:val="008520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0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01830">
          <w:marLeft w:val="0"/>
          <w:marRight w:val="0"/>
          <w:marTop w:val="100"/>
          <w:marBottom w:val="10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0737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70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70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70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01828">
          <w:marLeft w:val="0"/>
          <w:marRight w:val="0"/>
          <w:marTop w:val="100"/>
          <w:marBottom w:val="10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07370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70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70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867</Words>
  <Characters>4946</Characters>
  <Application>Microsoft Office Outlook</Application>
  <DocSecurity>0</DocSecurity>
  <Lines>0</Lines>
  <Paragraphs>0</Paragraphs>
  <ScaleCrop>false</ScaleCrop>
  <Company>MV SR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Informovanie voličov (SK)</dc:title>
  <dc:subject>Voľby do NR SR 2016</dc:subject>
  <dc:creator>MV SR</dc:creator>
  <cp:keywords/>
  <dc:description/>
  <cp:lastModifiedBy>starkova</cp:lastModifiedBy>
  <cp:revision>2</cp:revision>
  <cp:lastPrinted>2015-04-29T09:44:00Z</cp:lastPrinted>
  <dcterms:created xsi:type="dcterms:W3CDTF">2015-11-16T15:03:00Z</dcterms:created>
  <dcterms:modified xsi:type="dcterms:W3CDTF">2015-11-16T15:03:00Z</dcterms:modified>
</cp:coreProperties>
</file>